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CF95C8" w14:textId="77777777" w:rsidR="009555C8" w:rsidRDefault="009555C8" w:rsidP="009555C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Andrew HERVEY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fl.1401)</w:t>
      </w:r>
    </w:p>
    <w:p w14:paraId="5DB1FC43" w14:textId="77777777" w:rsidR="009555C8" w:rsidRDefault="009555C8" w:rsidP="009555C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Thaxted, Essex. Cutler.</w:t>
      </w:r>
    </w:p>
    <w:p w14:paraId="102771AE" w14:textId="77777777" w:rsidR="009555C8" w:rsidRDefault="009555C8" w:rsidP="009555C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440E3CC" w14:textId="77777777" w:rsidR="009555C8" w:rsidRDefault="009555C8" w:rsidP="009555C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86FDCCE" w14:textId="77777777" w:rsidR="009555C8" w:rsidRDefault="009555C8" w:rsidP="009555C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1401</w:t>
      </w:r>
      <w:r>
        <w:rPr>
          <w:rFonts w:ascii="Times New Roman" w:hAnsi="Times New Roman" w:cs="Times New Roman"/>
          <w:sz w:val="24"/>
          <w:szCs w:val="24"/>
        </w:rPr>
        <w:tab/>
        <w:t xml:space="preserve">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Warewykes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brought a plaint of debt against her, Richard </w:t>
      </w:r>
    </w:p>
    <w:p w14:paraId="5676A08E" w14:textId="77777777" w:rsidR="009555C8" w:rsidRPr="00332F50" w:rsidRDefault="009555C8" w:rsidP="009555C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Thrustyl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Bronxhevyd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</w:t>
      </w:r>
      <w:proofErr w:type="spellStart"/>
      <w:r>
        <w:rPr>
          <w:rFonts w:ascii="Times New Roman" w:hAnsi="Times New Roman" w:cs="Times New Roman"/>
          <w:sz w:val="24"/>
          <w:szCs w:val="24"/>
        </w:rPr>
        <w:t>Ismania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Wanton(q.v.),</w:t>
      </w:r>
    </w:p>
    <w:p w14:paraId="1FFA39A2" w14:textId="77777777" w:rsidR="009555C8" w:rsidRDefault="009555C8" w:rsidP="009555C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and Unknown </w:t>
      </w:r>
      <w:proofErr w:type="spellStart"/>
      <w:r>
        <w:rPr>
          <w:rFonts w:ascii="Times New Roman" w:hAnsi="Times New Roman" w:cs="Times New Roman"/>
          <w:sz w:val="24"/>
          <w:szCs w:val="24"/>
        </w:rPr>
        <w:t>Bronxhevyd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5D81D1B8" w14:textId="77777777" w:rsidR="009555C8" w:rsidRDefault="009555C8" w:rsidP="009555C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7327EC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https://waalt.uh.edu/index.php/CP40/561:_K-Z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58575FD3" w14:textId="77777777" w:rsidR="009555C8" w:rsidRDefault="009555C8" w:rsidP="009555C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B0415A5" w14:textId="77777777" w:rsidR="009555C8" w:rsidRDefault="009555C8" w:rsidP="009555C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BF154F" w14:textId="77777777" w:rsidR="009555C8" w:rsidRDefault="009555C8" w:rsidP="009555C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June 2022</w:t>
      </w:r>
    </w:p>
    <w:p w14:paraId="17A4FAA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8DDE22" w14:textId="77777777" w:rsidR="009555C8" w:rsidRDefault="009555C8" w:rsidP="009139A6">
      <w:r>
        <w:separator/>
      </w:r>
    </w:p>
  </w:endnote>
  <w:endnote w:type="continuationSeparator" w:id="0">
    <w:p w14:paraId="5D1BFDFB" w14:textId="77777777" w:rsidR="009555C8" w:rsidRDefault="009555C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87DA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C3B6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736B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30D1FB" w14:textId="77777777" w:rsidR="009555C8" w:rsidRDefault="009555C8" w:rsidP="009139A6">
      <w:r>
        <w:separator/>
      </w:r>
    </w:p>
  </w:footnote>
  <w:footnote w:type="continuationSeparator" w:id="0">
    <w:p w14:paraId="7ED0E151" w14:textId="77777777" w:rsidR="009555C8" w:rsidRDefault="009555C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0F20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6E4D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F95A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5C8"/>
    <w:rsid w:val="000666E0"/>
    <w:rsid w:val="002510B7"/>
    <w:rsid w:val="005C130B"/>
    <w:rsid w:val="00826F5C"/>
    <w:rsid w:val="009139A6"/>
    <w:rsid w:val="009448BB"/>
    <w:rsid w:val="009555C8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0D0F1C"/>
  <w15:chartTrackingRefBased/>
  <w15:docId w15:val="{4E144FD9-EAB9-4425-8408-87D1ACD17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555C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561:_K-Z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2022-06-21T06:41:00Z</dcterms:created>
  <dcterms:modified xsi:type="dcterms:W3CDTF">2022-06-21T06:42:00Z</dcterms:modified>
</cp:coreProperties>
</file>